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7A" w:rsidRDefault="00CB2F7A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B2F7A" w:rsidRDefault="00CB2F7A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B2F7A" w:rsidRDefault="00CB2F7A" w:rsidP="003559ED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2015г. по 31 декабря 2015г.</w:t>
      </w:r>
    </w:p>
    <w:p w:rsidR="00CB2F7A" w:rsidRDefault="00CB2F7A" w:rsidP="003559ED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CB2F7A">
        <w:tc>
          <w:tcPr>
            <w:tcW w:w="1384" w:type="dxa"/>
            <w:vMerge w:val="restart"/>
            <w:vAlign w:val="center"/>
          </w:tcPr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B2F7A">
        <w:tc>
          <w:tcPr>
            <w:tcW w:w="1384" w:type="dxa"/>
            <w:vMerge/>
            <w:vAlign w:val="center"/>
          </w:tcPr>
          <w:p w:rsidR="00CB2F7A" w:rsidRDefault="00CB2F7A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CB2F7A" w:rsidRDefault="00CB2F7A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CB2F7A" w:rsidRPr="00F27A51" w:rsidRDefault="00CB2F7A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B2F7A" w:rsidRPr="00F27A51" w:rsidRDefault="00CB2F7A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CB2F7A" w:rsidRPr="00F27A51" w:rsidRDefault="00CB2F7A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B2F7A" w:rsidRPr="00F27A51" w:rsidRDefault="00CB2F7A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CB2F7A" w:rsidRPr="00F27A51" w:rsidRDefault="00CB2F7A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B2F7A" w:rsidRPr="00F27A51" w:rsidRDefault="00CB2F7A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B2F7A" w:rsidRPr="00F27A51" w:rsidRDefault="00CB2F7A" w:rsidP="00F27A51">
            <w:pPr>
              <w:jc w:val="center"/>
              <w:rPr>
                <w:sz w:val="20"/>
                <w:szCs w:val="20"/>
                <w:lang w:eastAsia="en-US"/>
              </w:rPr>
            </w:pPr>
            <w:r w:rsidRPr="00F27A51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CB2F7A" w:rsidRDefault="00CB2F7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B2F7A" w:rsidRDefault="00CB2F7A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CB2F7A" w:rsidRDefault="00CB2F7A">
            <w:pPr>
              <w:rPr>
                <w:lang w:eastAsia="en-US"/>
              </w:rPr>
            </w:pPr>
          </w:p>
        </w:tc>
      </w:tr>
      <w:tr w:rsidR="00CB2F7A">
        <w:trPr>
          <w:trHeight w:val="2447"/>
        </w:trPr>
        <w:tc>
          <w:tcPr>
            <w:tcW w:w="1384" w:type="dxa"/>
          </w:tcPr>
          <w:p w:rsidR="00CB2F7A" w:rsidRPr="00F27A51" w:rsidRDefault="00CB2F7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Ефремова А.Ж.</w:t>
            </w:r>
          </w:p>
        </w:tc>
        <w:tc>
          <w:tcPr>
            <w:tcW w:w="1602" w:type="dxa"/>
          </w:tcPr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Заведующий</w:t>
            </w: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 xml:space="preserve">МКДОУ «Писклов-ский детский сад </w:t>
            </w:r>
            <w:r w:rsidRPr="00F27A51">
              <w:rPr>
                <w:color w:val="333333"/>
                <w:lang w:eastAsia="en-US"/>
              </w:rPr>
              <w:t xml:space="preserve"> «Солнышко»</w:t>
            </w:r>
          </w:p>
        </w:tc>
        <w:tc>
          <w:tcPr>
            <w:tcW w:w="1079" w:type="dxa"/>
          </w:tcPr>
          <w:p w:rsidR="00CB2F7A" w:rsidRDefault="00CB2F7A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CB2F7A" w:rsidRDefault="00CB2F7A">
            <w:pPr>
              <w:rPr>
                <w:lang w:eastAsia="en-US"/>
              </w:rPr>
            </w:pPr>
          </w:p>
          <w:p w:rsidR="00CB2F7A" w:rsidRDefault="00CB2F7A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CB2F7A" w:rsidRDefault="00CB2F7A">
            <w:pPr>
              <w:rPr>
                <w:lang w:eastAsia="en-US"/>
              </w:rPr>
            </w:pPr>
            <w:r>
              <w:rPr>
                <w:lang w:eastAsia="en-US"/>
              </w:rPr>
              <w:t>3)Зем.</w:t>
            </w:r>
          </w:p>
          <w:p w:rsidR="00CB2F7A" w:rsidRDefault="00CB2F7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участок </w:t>
            </w:r>
          </w:p>
          <w:p w:rsidR="00CB2F7A" w:rsidRDefault="00CB2F7A">
            <w:pPr>
              <w:rPr>
                <w:lang w:eastAsia="en-US"/>
              </w:rPr>
            </w:pPr>
            <w:r>
              <w:rPr>
                <w:lang w:eastAsia="en-US"/>
              </w:rPr>
              <w:t>с/х назнач.</w:t>
            </w:r>
          </w:p>
        </w:tc>
        <w:tc>
          <w:tcPr>
            <w:tcW w:w="1080" w:type="dxa"/>
          </w:tcPr>
          <w:p w:rsidR="00CB2F7A" w:rsidRDefault="00CB2F7A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Общая</w:t>
            </w: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совместная</w:t>
            </w: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Default="00CB2F7A" w:rsidP="00E975B7">
            <w:pPr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Инди-видуль-ная</w:t>
            </w:r>
          </w:p>
          <w:p w:rsidR="00CB2F7A" w:rsidRDefault="00CB2F7A" w:rsidP="00E975B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</w:t>
            </w:r>
          </w:p>
          <w:p w:rsidR="00CB2F7A" w:rsidRPr="00F27A51" w:rsidRDefault="00CB2F7A" w:rsidP="00E975B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2/111</w:t>
            </w: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72,0</w:t>
            </w: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Default="00CB2F7A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1008</w:t>
            </w:r>
          </w:p>
          <w:p w:rsidR="00CB2F7A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5806058</w:t>
            </w: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Россия</w:t>
            </w: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Default="00CB2F7A" w:rsidP="00F27A51">
            <w:pPr>
              <w:jc w:val="center"/>
              <w:rPr>
                <w:color w:val="333333"/>
                <w:lang w:eastAsia="en-US"/>
              </w:rPr>
            </w:pPr>
            <w:r w:rsidRPr="00F27A51">
              <w:rPr>
                <w:color w:val="333333"/>
                <w:lang w:eastAsia="en-US"/>
              </w:rPr>
              <w:t>Россия</w:t>
            </w:r>
          </w:p>
          <w:p w:rsidR="00CB2F7A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CB2F7A" w:rsidRDefault="00CB2F7A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CB2F7A" w:rsidRPr="00F27A51" w:rsidRDefault="00CB2F7A" w:rsidP="00F27A51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B2F7A" w:rsidRDefault="00CB2F7A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CB2F7A" w:rsidRPr="00F27A51" w:rsidRDefault="00CB2F7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258216,81</w:t>
            </w:r>
          </w:p>
        </w:tc>
        <w:tc>
          <w:tcPr>
            <w:tcW w:w="1740" w:type="dxa"/>
          </w:tcPr>
          <w:p w:rsidR="00CB2F7A" w:rsidRPr="00F27A51" w:rsidRDefault="00CB2F7A">
            <w:pPr>
              <w:rPr>
                <w:color w:val="333333"/>
                <w:lang w:val="en-US" w:eastAsia="en-US"/>
              </w:rPr>
            </w:pPr>
          </w:p>
        </w:tc>
      </w:tr>
      <w:tr w:rsidR="00CB2F7A">
        <w:trPr>
          <w:trHeight w:val="839"/>
        </w:trPr>
        <w:tc>
          <w:tcPr>
            <w:tcW w:w="1384" w:type="dxa"/>
          </w:tcPr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CB2F7A" w:rsidRPr="00F27A51" w:rsidRDefault="00CB2F7A" w:rsidP="00F27A51">
            <w:pPr>
              <w:jc w:val="center"/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CB2F7A" w:rsidRDefault="00CB2F7A" w:rsidP="002D303B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CB2F7A" w:rsidRDefault="00CB2F7A" w:rsidP="002D303B">
            <w:pPr>
              <w:rPr>
                <w:lang w:eastAsia="en-US"/>
              </w:rPr>
            </w:pPr>
          </w:p>
          <w:p w:rsidR="00CB2F7A" w:rsidRDefault="00CB2F7A" w:rsidP="002D303B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CB2F7A" w:rsidRDefault="00CB2F7A" w:rsidP="002D303B">
            <w:pPr>
              <w:rPr>
                <w:lang w:eastAsia="en-US"/>
              </w:rPr>
            </w:pPr>
            <w:r>
              <w:rPr>
                <w:lang w:eastAsia="en-US"/>
              </w:rPr>
              <w:t>с/х назначения</w:t>
            </w:r>
          </w:p>
        </w:tc>
        <w:tc>
          <w:tcPr>
            <w:tcW w:w="1080" w:type="dxa"/>
          </w:tcPr>
          <w:p w:rsidR="00CB2F7A" w:rsidRDefault="00CB2F7A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Общая</w:t>
            </w:r>
          </w:p>
          <w:p w:rsidR="00CB2F7A" w:rsidRPr="00F27A51" w:rsidRDefault="00CB2F7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совместная</w:t>
            </w:r>
          </w:p>
          <w:p w:rsidR="00CB2F7A" w:rsidRPr="00F27A51" w:rsidRDefault="00CB2F7A">
            <w:pPr>
              <w:rPr>
                <w:color w:val="800000"/>
                <w:lang w:eastAsia="en-US"/>
              </w:rPr>
            </w:pPr>
          </w:p>
          <w:p w:rsidR="00CB2F7A" w:rsidRDefault="00CB2F7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Общая долевая</w:t>
            </w:r>
          </w:p>
          <w:p w:rsidR="00CB2F7A" w:rsidRDefault="00CB2F7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4/111</w:t>
            </w:r>
          </w:p>
          <w:p w:rsidR="00CB2F7A" w:rsidRPr="00F27A51" w:rsidRDefault="00CB2F7A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B2F7A" w:rsidRPr="00F27A51" w:rsidRDefault="00CB2F7A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72,0</w:t>
            </w:r>
          </w:p>
          <w:p w:rsidR="00CB2F7A" w:rsidRPr="00F27A51" w:rsidRDefault="00CB2F7A" w:rsidP="00A30545">
            <w:pPr>
              <w:rPr>
                <w:color w:val="800000"/>
                <w:lang w:eastAsia="en-US"/>
              </w:rPr>
            </w:pPr>
          </w:p>
          <w:p w:rsidR="00CB2F7A" w:rsidRPr="00F27A51" w:rsidRDefault="00CB2F7A" w:rsidP="00A30545">
            <w:pPr>
              <w:rPr>
                <w:color w:val="800000"/>
                <w:lang w:eastAsia="en-US"/>
              </w:rPr>
            </w:pPr>
          </w:p>
          <w:p w:rsidR="00CB2F7A" w:rsidRDefault="00CB2F7A" w:rsidP="00A30545">
            <w:pPr>
              <w:rPr>
                <w:color w:val="800000"/>
                <w:lang w:eastAsia="en-US"/>
              </w:rPr>
            </w:pPr>
          </w:p>
          <w:p w:rsidR="00CB2F7A" w:rsidRPr="00F27A51" w:rsidRDefault="00CB2F7A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5806058</w:t>
            </w:r>
          </w:p>
          <w:p w:rsidR="00CB2F7A" w:rsidRPr="00F27A51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Default="00CB2F7A">
            <w:pPr>
              <w:rPr>
                <w:color w:val="800000"/>
                <w:lang w:eastAsia="en-US"/>
              </w:rPr>
            </w:pPr>
          </w:p>
          <w:p w:rsidR="00CB2F7A" w:rsidRDefault="00CB2F7A">
            <w:pPr>
              <w:rPr>
                <w:color w:val="800000"/>
                <w:lang w:eastAsia="en-US"/>
              </w:rPr>
            </w:pPr>
          </w:p>
          <w:p w:rsidR="00CB2F7A" w:rsidRPr="00F27A51" w:rsidRDefault="00CB2F7A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B2F7A" w:rsidRPr="00F27A51" w:rsidRDefault="00CB2F7A">
            <w:pPr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Россия</w:t>
            </w:r>
          </w:p>
          <w:p w:rsidR="00CB2F7A" w:rsidRPr="00F27A51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Pr="00F27A51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Default="00CB2F7A" w:rsidP="00F27A51">
            <w:pPr>
              <w:jc w:val="center"/>
              <w:rPr>
                <w:color w:val="800000"/>
                <w:lang w:eastAsia="en-US"/>
              </w:rPr>
            </w:pPr>
            <w:r w:rsidRPr="00F27A51">
              <w:rPr>
                <w:color w:val="800000"/>
                <w:lang w:eastAsia="en-US"/>
              </w:rPr>
              <w:t>Россия</w:t>
            </w:r>
          </w:p>
          <w:p w:rsidR="00CB2F7A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Pr="00F27A51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Pr="00F27A51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Pr="00F27A51" w:rsidRDefault="00CB2F7A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B2F7A" w:rsidRDefault="00CB2F7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Земель-ный участок</w:t>
            </w:r>
          </w:p>
          <w:p w:rsidR="00CB2F7A" w:rsidRPr="00F27A51" w:rsidRDefault="00CB2F7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приуса-дебный</w:t>
            </w:r>
          </w:p>
        </w:tc>
        <w:tc>
          <w:tcPr>
            <w:tcW w:w="1080" w:type="dxa"/>
          </w:tcPr>
          <w:p w:rsidR="00CB2F7A" w:rsidRPr="00F27A51" w:rsidRDefault="00CB2F7A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1008</w:t>
            </w:r>
          </w:p>
        </w:tc>
        <w:tc>
          <w:tcPr>
            <w:tcW w:w="1080" w:type="dxa"/>
          </w:tcPr>
          <w:p w:rsidR="00CB2F7A" w:rsidRPr="00F27A51" w:rsidRDefault="00CB2F7A" w:rsidP="00F27A51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B2F7A" w:rsidRDefault="00CB2F7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Автомобиль легковой </w:t>
            </w:r>
          </w:p>
          <w:p w:rsidR="00CB2F7A" w:rsidRPr="00F27A51" w:rsidRDefault="00CB2F7A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ВАЗ 2106</w:t>
            </w:r>
          </w:p>
        </w:tc>
        <w:tc>
          <w:tcPr>
            <w:tcW w:w="1740" w:type="dxa"/>
          </w:tcPr>
          <w:p w:rsidR="00CB2F7A" w:rsidRPr="00F27A51" w:rsidRDefault="00CB2F7A" w:rsidP="00EB2E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3000,00</w:t>
            </w:r>
          </w:p>
        </w:tc>
        <w:tc>
          <w:tcPr>
            <w:tcW w:w="1740" w:type="dxa"/>
          </w:tcPr>
          <w:p w:rsidR="00CB2F7A" w:rsidRPr="00F27A51" w:rsidRDefault="00CB2F7A">
            <w:pPr>
              <w:rPr>
                <w:color w:val="800000"/>
                <w:lang w:eastAsia="en-US"/>
              </w:rPr>
            </w:pPr>
          </w:p>
        </w:tc>
      </w:tr>
      <w:tr w:rsidR="00CB2F7A">
        <w:trPr>
          <w:trHeight w:val="839"/>
        </w:trPr>
        <w:tc>
          <w:tcPr>
            <w:tcW w:w="1384" w:type="dxa"/>
          </w:tcPr>
          <w:p w:rsidR="00CB2F7A" w:rsidRDefault="00CB2F7A" w:rsidP="00F27A5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CB2F7A" w:rsidRPr="00F27A51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CB2F7A" w:rsidRDefault="00CB2F7A" w:rsidP="002D303B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CB2F7A" w:rsidRPr="00F27A51" w:rsidRDefault="00CB2F7A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B2F7A" w:rsidRDefault="00CB2F7A" w:rsidP="00A3054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CB2F7A" w:rsidRPr="00F27A51" w:rsidRDefault="00CB2F7A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CB2F7A" w:rsidRDefault="00CB2F7A" w:rsidP="005E52FF">
            <w:pPr>
              <w:rPr>
                <w:lang w:eastAsia="en-US"/>
              </w:rPr>
            </w:pPr>
            <w:r>
              <w:rPr>
                <w:lang w:eastAsia="en-US"/>
              </w:rPr>
              <w:t>1)Квар-тира</w:t>
            </w:r>
          </w:p>
          <w:p w:rsidR="00CB2F7A" w:rsidRDefault="00CB2F7A" w:rsidP="005E52FF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  <w:p w:rsidR="00CB2F7A" w:rsidRDefault="00CB2F7A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CB2F7A" w:rsidRDefault="00CB2F7A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72.0</w:t>
            </w:r>
          </w:p>
          <w:p w:rsidR="00CB2F7A" w:rsidRDefault="00CB2F7A" w:rsidP="00A30545">
            <w:pPr>
              <w:rPr>
                <w:color w:val="800000"/>
                <w:lang w:eastAsia="en-US"/>
              </w:rPr>
            </w:pPr>
          </w:p>
          <w:p w:rsidR="00CB2F7A" w:rsidRDefault="00CB2F7A" w:rsidP="00A30545">
            <w:pPr>
              <w:rPr>
                <w:color w:val="800000"/>
                <w:lang w:eastAsia="en-US"/>
              </w:rPr>
            </w:pPr>
          </w:p>
          <w:p w:rsidR="00CB2F7A" w:rsidRDefault="00CB2F7A" w:rsidP="00A305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1008</w:t>
            </w:r>
          </w:p>
        </w:tc>
        <w:tc>
          <w:tcPr>
            <w:tcW w:w="1080" w:type="dxa"/>
          </w:tcPr>
          <w:p w:rsidR="00CB2F7A" w:rsidRDefault="00CB2F7A" w:rsidP="00F27A51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CB2F7A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Default="00CB2F7A" w:rsidP="00F27A51">
            <w:pPr>
              <w:jc w:val="center"/>
              <w:rPr>
                <w:color w:val="800000"/>
                <w:lang w:eastAsia="en-US"/>
              </w:rPr>
            </w:pPr>
          </w:p>
          <w:p w:rsidR="00CB2F7A" w:rsidRDefault="00CB2F7A" w:rsidP="00F27A51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CB2F7A" w:rsidRDefault="00CB2F7A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CB2F7A" w:rsidRDefault="00CB2F7A" w:rsidP="00EB2E98">
            <w:pPr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CB2F7A" w:rsidRPr="00F27A51" w:rsidRDefault="00CB2F7A">
            <w:pPr>
              <w:rPr>
                <w:color w:val="800000"/>
                <w:lang w:eastAsia="en-US"/>
              </w:rPr>
            </w:pPr>
          </w:p>
        </w:tc>
      </w:tr>
    </w:tbl>
    <w:p w:rsidR="00CB2F7A" w:rsidRDefault="00CB2F7A" w:rsidP="00A1210F"/>
    <w:sectPr w:rsidR="00CB2F7A" w:rsidSect="00C857D9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9ED"/>
    <w:rsid w:val="00040FB9"/>
    <w:rsid w:val="001122D0"/>
    <w:rsid w:val="00197479"/>
    <w:rsid w:val="00202A70"/>
    <w:rsid w:val="00264EFD"/>
    <w:rsid w:val="002979B6"/>
    <w:rsid w:val="002D303B"/>
    <w:rsid w:val="00303A85"/>
    <w:rsid w:val="003559ED"/>
    <w:rsid w:val="003750CE"/>
    <w:rsid w:val="003B154D"/>
    <w:rsid w:val="004F793B"/>
    <w:rsid w:val="005E52FF"/>
    <w:rsid w:val="006E0AE2"/>
    <w:rsid w:val="007736FE"/>
    <w:rsid w:val="008C11DA"/>
    <w:rsid w:val="009A4544"/>
    <w:rsid w:val="009B6CCE"/>
    <w:rsid w:val="00A1210F"/>
    <w:rsid w:val="00A2363F"/>
    <w:rsid w:val="00A30545"/>
    <w:rsid w:val="00AE4C38"/>
    <w:rsid w:val="00B318E1"/>
    <w:rsid w:val="00C857D9"/>
    <w:rsid w:val="00CA60E9"/>
    <w:rsid w:val="00CB2F7A"/>
    <w:rsid w:val="00E90965"/>
    <w:rsid w:val="00E975B7"/>
    <w:rsid w:val="00EB2E98"/>
    <w:rsid w:val="00EE1DA1"/>
    <w:rsid w:val="00F27A51"/>
    <w:rsid w:val="00F50E43"/>
    <w:rsid w:val="00FE0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9E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59E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164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55</TotalTime>
  <Pages>2</Pages>
  <Words>178</Words>
  <Characters>1019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2014-05-08T06:07:00Z</dcterms:created>
  <dcterms:modified xsi:type="dcterms:W3CDTF">2016-04-28T06:41:00Z</dcterms:modified>
</cp:coreProperties>
</file>